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455B0601"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580AA9">
        <w:rPr>
          <w:rFonts w:ascii="Arial Narrow" w:hAnsi="Arial Narrow" w:cs="Arial"/>
          <w:b/>
          <w:bCs/>
        </w:rPr>
        <w:t xml:space="preserve"> </w:t>
      </w:r>
      <w:r w:rsidR="001947DA" w:rsidRPr="001947DA">
        <w:rPr>
          <w:rFonts w:ascii="Arial Narrow" w:hAnsi="Arial Narrow" w:cs="Arial"/>
          <w:b/>
          <w:bCs/>
        </w:rPr>
        <w:t>0160050</w:t>
      </w:r>
      <w:r w:rsidR="008E7FD1">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3DD11EFC"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08A8">
        <w:rPr>
          <w:rFonts w:ascii="Arial Narrow" w:hAnsi="Arial Narrow" w:cs="Arial"/>
          <w:color w:val="000000"/>
          <w:lang w:val="es-ES_tradnl"/>
        </w:rPr>
        <w:t>20</w:t>
      </w:r>
      <w:r w:rsidR="00447DB8">
        <w:rPr>
          <w:rFonts w:ascii="Arial Narrow" w:hAnsi="Arial Narrow" w:cs="Arial"/>
          <w:color w:val="000000"/>
          <w:lang w:val="es-ES_tradnl"/>
        </w:rPr>
        <w:t xml:space="preserve">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1C513FED"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454CDD" w:rsidRPr="00454CDD">
        <w:rPr>
          <w:rFonts w:ascii="Arial Narrow" w:hAnsi="Arial Narrow"/>
          <w:b/>
          <w:bCs/>
        </w:rPr>
        <w:t>0016429</w:t>
      </w:r>
      <w:r w:rsidR="00B12FA2" w:rsidRPr="00B12FA2">
        <w:rPr>
          <w:rFonts w:ascii="Arial Narrow" w:hAnsi="Arial Narrow"/>
          <w:b/>
          <w:bCs/>
        </w:rPr>
        <w:t xml:space="preserve"> </w:t>
      </w:r>
      <w:r w:rsidR="00672C94" w:rsidRPr="00B0663B">
        <w:rPr>
          <w:rFonts w:ascii="Arial Narrow" w:hAnsi="Arial Narrow"/>
          <w:b/>
          <w:bCs/>
        </w:rPr>
        <w:t xml:space="preserve">del </w:t>
      </w:r>
      <w:r w:rsidR="00C30C74" w:rsidRPr="00C30C74">
        <w:rPr>
          <w:rFonts w:ascii="Arial Narrow" w:hAnsi="Arial Narrow"/>
          <w:b/>
          <w:bCs/>
        </w:rPr>
        <w:t>18 de septiembre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454CDD" w:rsidRPr="00454CDD">
        <w:rPr>
          <w:rFonts w:ascii="Arial Narrow" w:hAnsi="Arial Narrow"/>
          <w:b/>
          <w:bCs/>
        </w:rPr>
        <w:t>WILLIAM ENRIQUE VILLA RADA</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454CDD" w:rsidRPr="00454CDD">
        <w:rPr>
          <w:rFonts w:ascii="Arial Narrow" w:hAnsi="Arial Narrow"/>
        </w:rPr>
        <w:t>19.613.735</w:t>
      </w:r>
      <w:r w:rsidR="001B5475" w:rsidRPr="001B5475">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9C0479" w:rsidRPr="009C0479">
        <w:rPr>
          <w:rFonts w:ascii="Arial Narrow" w:hAnsi="Arial Narrow"/>
          <w:b/>
          <w:bCs/>
        </w:rPr>
        <w:t>DIECISEIS MILLONES CIENTO OCHO MIL SETECIENTOS CUARENTA Y SIETE PESOS M/CTE. ($16.108.747,00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8C2337" w:rsidRPr="008C2337">
        <w:rPr>
          <w:rFonts w:ascii="Arial Narrow" w:hAnsi="Arial Narrow"/>
        </w:rPr>
        <w:t>4486 de fecha 16 de octubre de 2018</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r w:rsidR="00AA0E05">
        <w:rPr>
          <w:rFonts w:ascii="Arial Narrow" w:hAnsi="Arial Narrow"/>
        </w:rPr>
        <w:t>.</w:t>
      </w:r>
    </w:p>
    <w:p w14:paraId="7F6E7871" w14:textId="77777777" w:rsidR="00816020" w:rsidRPr="00EC50CF" w:rsidRDefault="00816020" w:rsidP="00816020">
      <w:pPr>
        <w:jc w:val="both"/>
        <w:rPr>
          <w:rFonts w:ascii="Arial Narrow" w:hAnsi="Arial Narrow" w:cs="Arial"/>
          <w:bCs/>
        </w:rPr>
      </w:pPr>
    </w:p>
    <w:p w14:paraId="4C0F8CCC" w14:textId="63ACC5E6"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el día</w:t>
      </w:r>
      <w:r w:rsidR="009209B2">
        <w:rPr>
          <w:rFonts w:ascii="Arial Narrow" w:hAnsi="Arial Narrow"/>
        </w:rPr>
        <w:t xml:space="preserve"> 14 de febrero de 2024</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519D0F43"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8C2337" w:rsidRPr="00454CDD">
        <w:rPr>
          <w:rFonts w:ascii="Arial Narrow" w:hAnsi="Arial Narrow"/>
          <w:b/>
          <w:bCs/>
        </w:rPr>
        <w:t>WILLIAM ENRIQUE VILLA RADA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9E1341" w:rsidRPr="009E1341">
        <w:rPr>
          <w:rFonts w:ascii="Arial Narrow" w:hAnsi="Arial Narrow"/>
          <w:b/>
          <w:bCs/>
        </w:rPr>
        <w:t>TREINTA Y DOS MILLONES DOSCIENTOS DIECISIETE MIL CUATROCIENTOS NOVENTA Y CUATRO PESOS M/CTE. ($32.217.494,00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67424A7C"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8C2337" w:rsidRPr="00454CDD">
        <w:rPr>
          <w:rFonts w:ascii="Arial Narrow" w:hAnsi="Arial Narrow"/>
          <w:b/>
          <w:bCs/>
        </w:rPr>
        <w:t>WILLIAM ENRIQUE VILLA RADA</w:t>
      </w:r>
      <w:r w:rsidR="008C2337" w:rsidRPr="00BA198F">
        <w:rPr>
          <w:rFonts w:ascii="Arial Narrow" w:hAnsi="Arial Narrow"/>
          <w:b/>
          <w:bCs/>
        </w:rPr>
        <w:t>,</w:t>
      </w:r>
      <w:r w:rsidR="008C2337" w:rsidRPr="00BA198F">
        <w:rPr>
          <w:rFonts w:ascii="Arial Narrow" w:hAnsi="Arial Narrow"/>
        </w:rPr>
        <w:t xml:space="preserve"> identificado con cédula de ciudadanía número </w:t>
      </w:r>
      <w:r w:rsidR="008C2337" w:rsidRPr="00454CDD">
        <w:rPr>
          <w:rFonts w:ascii="Arial Narrow" w:hAnsi="Arial Narrow"/>
        </w:rPr>
        <w:t>19.613.735</w:t>
      </w:r>
      <w:r w:rsidR="008C2337" w:rsidRPr="001B5475">
        <w:rPr>
          <w:rFonts w:ascii="Arial Narrow" w:hAnsi="Arial Narrow"/>
        </w:rPr>
        <w:t>,</w:t>
      </w:r>
      <w:r w:rsidR="008C2337">
        <w:rPr>
          <w:rFonts w:ascii="Arial Narrow" w:hAnsi="Arial Narrow"/>
        </w:rPr>
        <w:t xml:space="preserve"> </w:t>
      </w:r>
      <w:r w:rsidR="008C2337" w:rsidRPr="00BA198F">
        <w:rPr>
          <w:rFonts w:ascii="Arial Narrow" w:hAnsi="Arial Narrow"/>
        </w:rPr>
        <w:t xml:space="preserve">por la suma de </w:t>
      </w:r>
      <w:r w:rsidR="008C2337" w:rsidRPr="009C0479">
        <w:rPr>
          <w:rFonts w:ascii="Arial Narrow" w:hAnsi="Arial Narrow"/>
          <w:b/>
          <w:bCs/>
        </w:rPr>
        <w:t>DIECISEIS MILLONES CIENTO OCHO MIL SETECIENTOS CUARENTA Y SIETE PESOS M/CTE. ($16.108.747,00</w:t>
      </w:r>
      <w:r w:rsidR="008C2337" w:rsidRPr="00D0732A">
        <w:rPr>
          <w:rFonts w:ascii="Arial Narrow" w:hAnsi="Arial Narrow"/>
          <w:b/>
          <w:bCs/>
        </w:rPr>
        <w:t>)</w:t>
      </w:r>
      <w:r w:rsidR="008C2337" w:rsidRPr="00BA198F">
        <w:rPr>
          <w:rFonts w:ascii="Arial Narrow" w:hAnsi="Arial Narrow"/>
          <w:b/>
          <w:bCs/>
        </w:rPr>
        <w:t>,</w:t>
      </w:r>
      <w:r w:rsidR="008C2337" w:rsidRPr="00BA198F">
        <w:rPr>
          <w:rFonts w:ascii="Arial Narrow" w:hAnsi="Arial Narrow"/>
        </w:rPr>
        <w:t xml:space="preserve"> por concepto de la obligación contenida en la Resolución </w:t>
      </w:r>
      <w:r w:rsidR="008C2337" w:rsidRPr="008C2337">
        <w:rPr>
          <w:rFonts w:ascii="Arial Narrow" w:hAnsi="Arial Narrow"/>
        </w:rPr>
        <w:t>4486 de fecha 16 de octubre de 2018</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1B5475" w:rsidRDefault="00047FB9" w:rsidP="00047FB9">
      <w:pPr>
        <w:tabs>
          <w:tab w:val="left" w:pos="7140"/>
        </w:tabs>
        <w:jc w:val="both"/>
        <w:rPr>
          <w:rFonts w:ascii="Arial Narrow" w:hAnsi="Arial Narrow"/>
        </w:rPr>
      </w:pPr>
      <w:r w:rsidRPr="00EC50CF">
        <w:rPr>
          <w:rFonts w:ascii="Arial Narrow" w:hAnsi="Arial Narrow"/>
        </w:rPr>
        <w:tab/>
      </w:r>
    </w:p>
    <w:p w14:paraId="379A5C71" w14:textId="50AA799E" w:rsidR="009F55C6" w:rsidRDefault="00816020" w:rsidP="009F55C6">
      <w:pPr>
        <w:pStyle w:val="Textoindependiente"/>
        <w:rPr>
          <w:rFonts w:ascii="Arial Narrow" w:hAnsi="Arial Narrow"/>
          <w:b/>
        </w:rPr>
      </w:pPr>
      <w:r w:rsidRPr="001B5475">
        <w:rPr>
          <w:rFonts w:ascii="Arial Narrow" w:hAnsi="Arial Narrow"/>
          <w:b/>
          <w:sz w:val="22"/>
          <w:szCs w:val="22"/>
        </w:rPr>
        <w:t>ARTÍCULO QUINTO</w:t>
      </w:r>
      <w:r w:rsidRPr="001B5475">
        <w:rPr>
          <w:rFonts w:ascii="Arial Narrow" w:hAnsi="Arial Narrow"/>
          <w:b/>
          <w:bCs/>
          <w:sz w:val="22"/>
          <w:szCs w:val="22"/>
        </w:rPr>
        <w:t xml:space="preserve">: </w:t>
      </w:r>
      <w:r w:rsidR="009F55C6" w:rsidRPr="001B5475">
        <w:rPr>
          <w:rFonts w:ascii="Arial Narrow" w:hAnsi="Arial Narrow"/>
          <w:b/>
          <w:bCs/>
          <w:sz w:val="22"/>
          <w:szCs w:val="22"/>
        </w:rPr>
        <w:t xml:space="preserve">NOTIFICAR </w:t>
      </w:r>
      <w:r w:rsidR="009F55C6" w:rsidRPr="001B5475">
        <w:rPr>
          <w:rFonts w:ascii="Arial Narrow" w:eastAsia="Arial MT" w:hAnsi="Arial Narrow" w:cs="Arial MT"/>
          <w:bCs/>
          <w:sz w:val="22"/>
          <w:szCs w:val="22"/>
          <w:lang w:val="es-ES" w:eastAsia="en-US"/>
        </w:rPr>
        <w:t xml:space="preserve">la presente decisión </w:t>
      </w:r>
      <w:r w:rsidR="002B1C2E" w:rsidRPr="009E1341">
        <w:rPr>
          <w:rFonts w:ascii="Arial Narrow" w:eastAsia="Arial MT" w:hAnsi="Arial Narrow" w:cs="Arial MT"/>
          <w:bCs/>
          <w:sz w:val="22"/>
          <w:szCs w:val="22"/>
          <w:lang w:val="es-ES" w:eastAsia="en-US"/>
        </w:rPr>
        <w:t xml:space="preserve">al </w:t>
      </w:r>
      <w:r w:rsidR="002B1C2E" w:rsidRPr="008C2337">
        <w:rPr>
          <w:rFonts w:ascii="Arial Narrow" w:hAnsi="Arial Narrow"/>
          <w:sz w:val="22"/>
          <w:szCs w:val="22"/>
        </w:rPr>
        <w:t>señor</w:t>
      </w:r>
      <w:r w:rsidR="002B1C2E" w:rsidRPr="008C2337">
        <w:rPr>
          <w:rFonts w:ascii="Arial Narrow" w:hAnsi="Arial Narrow"/>
          <w:b/>
          <w:bCs/>
          <w:sz w:val="22"/>
          <w:szCs w:val="22"/>
        </w:rPr>
        <w:t xml:space="preserve"> </w:t>
      </w:r>
      <w:r w:rsidR="008C2337" w:rsidRPr="008C2337">
        <w:rPr>
          <w:rFonts w:ascii="Arial Narrow" w:hAnsi="Arial Narrow"/>
          <w:b/>
          <w:bCs/>
          <w:sz w:val="22"/>
          <w:szCs w:val="22"/>
        </w:rPr>
        <w:t>WILLIAM ENRIQUE VILLA RADA,</w:t>
      </w:r>
      <w:r w:rsidR="008C2337" w:rsidRPr="008C2337">
        <w:rPr>
          <w:rFonts w:ascii="Arial Narrow" w:hAnsi="Arial Narrow"/>
          <w:sz w:val="22"/>
          <w:szCs w:val="22"/>
        </w:rPr>
        <w:t xml:space="preserve"> identificado con cédula de ciudadanía número 19.613.735</w:t>
      </w:r>
      <w:r w:rsidR="009F55C6" w:rsidRPr="008C2337">
        <w:rPr>
          <w:rFonts w:ascii="Arial Narrow" w:eastAsia="Arial MT" w:hAnsi="Arial Narrow" w:cs="Arial MT"/>
          <w:bCs/>
          <w:sz w:val="22"/>
          <w:szCs w:val="22"/>
          <w:lang w:val="es-ES" w:eastAsia="en-US"/>
        </w:rPr>
        <w:t>, en la dirección establecida</w:t>
      </w:r>
      <w:r w:rsidR="009F55C6" w:rsidRPr="009E1341">
        <w:rPr>
          <w:rFonts w:ascii="Arial Narrow" w:eastAsia="Arial MT" w:hAnsi="Arial Narrow" w:cs="Arial MT"/>
          <w:bCs/>
          <w:sz w:val="22"/>
          <w:szCs w:val="22"/>
          <w:lang w:val="es-ES" w:eastAsia="en-US"/>
        </w:rPr>
        <w:t xml:space="preserve"> para tal fin, en los términos consagrados en el inciso primero del artículo 565 y siguientes del</w:t>
      </w:r>
      <w:r w:rsidR="009F55C6" w:rsidRPr="00711465">
        <w:rPr>
          <w:rFonts w:ascii="Arial Narrow" w:eastAsia="Arial MT" w:hAnsi="Arial Narrow" w:cs="Arial MT"/>
          <w:bCs/>
          <w:sz w:val="22"/>
          <w:szCs w:val="22"/>
          <w:lang w:val="es-ES" w:eastAsia="en-US"/>
        </w:rPr>
        <w:t xml:space="preserve"> Estatuto 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0EEFACA2"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BE08A8">
        <w:rPr>
          <w:rFonts w:ascii="Arial Narrow" w:hAnsi="Arial Narrow"/>
          <w:sz w:val="22"/>
          <w:szCs w:val="22"/>
        </w:rPr>
        <w:t>20</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2E540957" w:rsidR="00436830" w:rsidRPr="003713CD" w:rsidRDefault="008C2337" w:rsidP="008C2337">
      <w:pPr>
        <w:jc w:val="both"/>
        <w:rPr>
          <w:rFonts w:ascii="Arial Narrow" w:hAnsi="Arial Narrow"/>
          <w:i/>
          <w:iCs/>
          <w:noProof/>
          <w:sz w:val="16"/>
          <w:szCs w:val="16"/>
        </w:rPr>
      </w:pPr>
      <w:r w:rsidRPr="008C2337">
        <w:rPr>
          <w:rFonts w:ascii="Arial Narrow" w:hAnsi="Arial Narrow"/>
          <w:i/>
          <w:iCs/>
          <w:noProof/>
          <w:sz w:val="16"/>
          <w:szCs w:val="16"/>
        </w:rPr>
        <w:t>Expediente: 19613735-WILLIAM ENRIQUE VILLA RADA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EA344" w14:textId="77777777" w:rsidR="005F7525" w:rsidRDefault="005F7525">
      <w:r>
        <w:separator/>
      </w:r>
    </w:p>
  </w:endnote>
  <w:endnote w:type="continuationSeparator" w:id="0">
    <w:p w14:paraId="131039DC" w14:textId="77777777" w:rsidR="005F7525" w:rsidRDefault="005F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13B02" w14:textId="77777777" w:rsidR="005F7525" w:rsidRDefault="005F7525">
      <w:r>
        <w:separator/>
      </w:r>
    </w:p>
  </w:footnote>
  <w:footnote w:type="continuationSeparator" w:id="0">
    <w:p w14:paraId="56F7351B" w14:textId="77777777" w:rsidR="005F7525" w:rsidRDefault="005F7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CE981A3"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1947DA" w:rsidRPr="001947DA">
      <w:rPr>
        <w:rFonts w:ascii="Arial Narrow" w:hAnsi="Arial Narrow" w:cs="Arial"/>
        <w:b/>
        <w:bCs/>
      </w:rPr>
      <w:t>0160050</w:t>
    </w:r>
    <w:r w:rsidR="00CD158E">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BE08A8">
      <w:rPr>
        <w:rFonts w:ascii="Arial Narrow" w:hAnsi="Arial Narrow" w:cs="Arial"/>
        <w:b/>
        <w:bCs/>
      </w:rPr>
      <w:t>20</w:t>
    </w:r>
    <w:r w:rsidR="00447DB8">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52B"/>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06CA"/>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7FC4"/>
    <w:rsid w:val="000C049D"/>
    <w:rsid w:val="000C0BD0"/>
    <w:rsid w:val="000C1BC3"/>
    <w:rsid w:val="000C4C73"/>
    <w:rsid w:val="000C4FEB"/>
    <w:rsid w:val="000C6187"/>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47DA"/>
    <w:rsid w:val="00196B0D"/>
    <w:rsid w:val="001A1399"/>
    <w:rsid w:val="001A1BB2"/>
    <w:rsid w:val="001A2635"/>
    <w:rsid w:val="001A29A1"/>
    <w:rsid w:val="001A3B27"/>
    <w:rsid w:val="001A4EAC"/>
    <w:rsid w:val="001A5140"/>
    <w:rsid w:val="001A52A3"/>
    <w:rsid w:val="001A5383"/>
    <w:rsid w:val="001A7E9E"/>
    <w:rsid w:val="001B12B4"/>
    <w:rsid w:val="001B1CFB"/>
    <w:rsid w:val="001B3337"/>
    <w:rsid w:val="001B3F20"/>
    <w:rsid w:val="001B4BF9"/>
    <w:rsid w:val="001B5475"/>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000"/>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20A2"/>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2F91"/>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4CDD"/>
    <w:rsid w:val="00455AC4"/>
    <w:rsid w:val="00456969"/>
    <w:rsid w:val="00460AA9"/>
    <w:rsid w:val="00463080"/>
    <w:rsid w:val="00463B12"/>
    <w:rsid w:val="004678F3"/>
    <w:rsid w:val="0047043E"/>
    <w:rsid w:val="00470787"/>
    <w:rsid w:val="00472A8F"/>
    <w:rsid w:val="00474115"/>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1E38"/>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AA9"/>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0DAD"/>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5F7525"/>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5BC1"/>
    <w:rsid w:val="00646196"/>
    <w:rsid w:val="00646EBF"/>
    <w:rsid w:val="00647FE7"/>
    <w:rsid w:val="006509A4"/>
    <w:rsid w:val="00651E85"/>
    <w:rsid w:val="00652FB5"/>
    <w:rsid w:val="00655D3C"/>
    <w:rsid w:val="00660A2F"/>
    <w:rsid w:val="00660A87"/>
    <w:rsid w:val="00665E25"/>
    <w:rsid w:val="00667CB0"/>
    <w:rsid w:val="00672C94"/>
    <w:rsid w:val="006746CA"/>
    <w:rsid w:val="00674E7F"/>
    <w:rsid w:val="00675673"/>
    <w:rsid w:val="0067673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1465"/>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474"/>
    <w:rsid w:val="007637E2"/>
    <w:rsid w:val="0076388B"/>
    <w:rsid w:val="00763D0C"/>
    <w:rsid w:val="00766225"/>
    <w:rsid w:val="007666BC"/>
    <w:rsid w:val="007701AD"/>
    <w:rsid w:val="00770592"/>
    <w:rsid w:val="00772748"/>
    <w:rsid w:val="00773934"/>
    <w:rsid w:val="007757B1"/>
    <w:rsid w:val="00775962"/>
    <w:rsid w:val="00784178"/>
    <w:rsid w:val="00784B1E"/>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2337"/>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42C"/>
    <w:rsid w:val="00920882"/>
    <w:rsid w:val="009209B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6920"/>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B6C67"/>
    <w:rsid w:val="009C0479"/>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1341"/>
    <w:rsid w:val="009E3162"/>
    <w:rsid w:val="009E3904"/>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4681"/>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0E05"/>
    <w:rsid w:val="00AA21DC"/>
    <w:rsid w:val="00AA2538"/>
    <w:rsid w:val="00AA2E5C"/>
    <w:rsid w:val="00AA3F78"/>
    <w:rsid w:val="00AA4FB0"/>
    <w:rsid w:val="00AA7584"/>
    <w:rsid w:val="00AB0571"/>
    <w:rsid w:val="00AB2274"/>
    <w:rsid w:val="00AB27D6"/>
    <w:rsid w:val="00AB401C"/>
    <w:rsid w:val="00AB59D0"/>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5C6A"/>
    <w:rsid w:val="00AD6512"/>
    <w:rsid w:val="00AD683D"/>
    <w:rsid w:val="00AD79E0"/>
    <w:rsid w:val="00AE02DA"/>
    <w:rsid w:val="00AE1667"/>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2FA2"/>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08A8"/>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146F"/>
    <w:rsid w:val="00C22341"/>
    <w:rsid w:val="00C240B5"/>
    <w:rsid w:val="00C25461"/>
    <w:rsid w:val="00C25869"/>
    <w:rsid w:val="00C27F4E"/>
    <w:rsid w:val="00C30C74"/>
    <w:rsid w:val="00C31000"/>
    <w:rsid w:val="00C325F8"/>
    <w:rsid w:val="00C32943"/>
    <w:rsid w:val="00C33F2B"/>
    <w:rsid w:val="00C342B5"/>
    <w:rsid w:val="00C35449"/>
    <w:rsid w:val="00C35D3E"/>
    <w:rsid w:val="00C3648D"/>
    <w:rsid w:val="00C4073F"/>
    <w:rsid w:val="00C40D04"/>
    <w:rsid w:val="00C40EE2"/>
    <w:rsid w:val="00C437A6"/>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ED4"/>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851</Words>
  <Characters>4685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7</cp:revision>
  <cp:lastPrinted>2023-12-04T17:03:00Z</cp:lastPrinted>
  <dcterms:created xsi:type="dcterms:W3CDTF">2025-11-20T19:44:00Z</dcterms:created>
  <dcterms:modified xsi:type="dcterms:W3CDTF">2025-11-20T21:01:00Z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